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3728BD" w:rsidP="54EE017F" w:rsidRDefault="00997F14" w14:paraId="43965886" w14:textId="1E7CB05B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4EE017F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4EE017F" w:rsidR="003728BD">
        <w:rPr>
          <w:rFonts w:ascii="Corbel" w:hAnsi="Corbel"/>
          <w:i w:val="1"/>
          <w:iCs w:val="1"/>
        </w:rPr>
        <w:t xml:space="preserve">Załącznik nr 1.5 do Zarządzenia Rektora </w:t>
      </w:r>
      <w:r w:rsidRPr="54EE017F" w:rsidR="003728BD">
        <w:rPr>
          <w:rFonts w:ascii="Corbel" w:hAnsi="Corbel"/>
          <w:i w:val="1"/>
          <w:iCs w:val="1"/>
        </w:rPr>
        <w:t>UR nr</w:t>
      </w:r>
      <w:r w:rsidRPr="54EE017F" w:rsidR="003728BD">
        <w:rPr>
          <w:rFonts w:ascii="Corbel" w:hAnsi="Corbel"/>
          <w:i w:val="1"/>
          <w:iCs w:val="1"/>
        </w:rPr>
        <w:t xml:space="preserve"> 7/2023</w:t>
      </w:r>
    </w:p>
    <w:p w:rsidRPr="00B169DF" w:rsidR="003728BD" w:rsidP="003728BD" w:rsidRDefault="003728BD" w14:paraId="79CEE1B8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3728BD" w:rsidP="54EE017F" w:rsidRDefault="003728BD" w14:paraId="7F1D7FC3" w14:textId="679855A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4EE017F" w:rsidR="003728BD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54EE017F" w:rsidR="003728BD">
        <w:rPr>
          <w:rFonts w:ascii="Corbel" w:hAnsi="Corbel"/>
          <w:smallCaps w:val="1"/>
          <w:sz w:val="24"/>
          <w:szCs w:val="24"/>
        </w:rPr>
        <w:t>2023/2024 – 2024/2025</w:t>
      </w:r>
    </w:p>
    <w:p w:rsidRPr="00B169DF" w:rsidR="003728BD" w:rsidP="54EE017F" w:rsidRDefault="003728BD" w14:paraId="10B65645" w14:textId="483E337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54EE017F" w:rsidR="003728BD">
        <w:rPr>
          <w:rFonts w:ascii="Corbel" w:hAnsi="Corbel"/>
          <w:i w:val="1"/>
          <w:iCs w:val="1"/>
          <w:sz w:val="20"/>
          <w:szCs w:val="20"/>
        </w:rPr>
        <w:t>(</w:t>
      </w:r>
      <w:r w:rsidRPr="54EE017F" w:rsidR="003728BD">
        <w:rPr>
          <w:rFonts w:ascii="Corbel" w:hAnsi="Corbel"/>
          <w:i w:val="1"/>
          <w:iCs w:val="1"/>
          <w:sz w:val="20"/>
          <w:szCs w:val="20"/>
        </w:rPr>
        <w:t>skrajne daty</w:t>
      </w:r>
      <w:r w:rsidRPr="54EE017F" w:rsidR="003728BD">
        <w:rPr>
          <w:rFonts w:ascii="Corbel" w:hAnsi="Corbel"/>
          <w:sz w:val="20"/>
          <w:szCs w:val="20"/>
        </w:rPr>
        <w:t>)</w:t>
      </w:r>
    </w:p>
    <w:p w:rsidRPr="00B169DF" w:rsidR="003728BD" w:rsidP="54EE017F" w:rsidRDefault="003728BD" w14:paraId="3E184373" w14:textId="7777777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3728BD">
        <w:rPr>
          <w:rFonts w:ascii="Corbel" w:hAnsi="Corbel"/>
          <w:sz w:val="20"/>
          <w:szCs w:val="20"/>
        </w:rPr>
        <w:t xml:space="preserve">Rok akademicki </w:t>
      </w:r>
      <w:r w:rsidRPr="00892D75" w:rsidR="003728BD">
        <w:rPr>
          <w:rFonts w:ascii="Corbel" w:hAnsi="Corbel"/>
          <w:sz w:val="20"/>
          <w:szCs w:val="20"/>
        </w:rPr>
        <w:t>202</w:t>
      </w:r>
      <w:r w:rsidR="003728BD">
        <w:rPr>
          <w:rFonts w:ascii="Corbel" w:hAnsi="Corbel"/>
          <w:sz w:val="20"/>
          <w:szCs w:val="20"/>
        </w:rPr>
        <w:t>3</w:t>
      </w:r>
      <w:r w:rsidRPr="00892D75" w:rsidR="003728BD">
        <w:rPr>
          <w:rFonts w:ascii="Corbel" w:hAnsi="Corbel"/>
          <w:sz w:val="20"/>
          <w:szCs w:val="20"/>
        </w:rPr>
        <w:t>/202</w:t>
      </w:r>
      <w:r w:rsidR="003728BD">
        <w:rPr>
          <w:rFonts w:ascii="Corbel" w:hAnsi="Corbel"/>
          <w:sz w:val="20"/>
          <w:szCs w:val="20"/>
        </w:rPr>
        <w:t>4</w:t>
      </w:r>
    </w:p>
    <w:p w:rsidRPr="00B169DF" w:rsidR="003728BD" w:rsidP="003728BD" w:rsidRDefault="003728BD" w14:paraId="43E056F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3728BD" w:rsidP="003728BD" w:rsidRDefault="003728BD" w14:paraId="1075007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3728BD" w:rsidTr="00A5557B" w14:paraId="0D6D6C21" w14:textId="77777777">
        <w:tc>
          <w:tcPr>
            <w:tcW w:w="2694" w:type="dxa"/>
            <w:vAlign w:val="center"/>
          </w:tcPr>
          <w:p w:rsidRPr="00B169DF" w:rsidR="003728BD" w:rsidP="00A5557B" w:rsidRDefault="003728BD" w14:paraId="739EF0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337E401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7073">
              <w:rPr>
                <w:rFonts w:ascii="Corbel" w:hAnsi="Corbel"/>
                <w:b w:val="0"/>
                <w:bCs/>
                <w:sz w:val="24"/>
                <w:szCs w:val="24"/>
              </w:rPr>
              <w:t>Prawo ochrony danych osobowych</w:t>
            </w:r>
          </w:p>
        </w:tc>
      </w:tr>
      <w:tr w:rsidRPr="00B169DF" w:rsidR="003728BD" w:rsidTr="00A5557B" w14:paraId="1077F1CC" w14:textId="77777777">
        <w:tc>
          <w:tcPr>
            <w:tcW w:w="2694" w:type="dxa"/>
            <w:vAlign w:val="center"/>
          </w:tcPr>
          <w:p w:rsidRPr="00B169DF" w:rsidR="003728BD" w:rsidP="00A5557B" w:rsidRDefault="003728BD" w14:paraId="39D9E33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76ED80E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7073">
              <w:rPr>
                <w:rFonts w:ascii="Corbel" w:hAnsi="Corbel"/>
                <w:b w:val="0"/>
                <w:sz w:val="24"/>
                <w:szCs w:val="24"/>
              </w:rPr>
              <w:t>A2SO33</w:t>
            </w:r>
          </w:p>
        </w:tc>
      </w:tr>
      <w:tr w:rsidRPr="00B169DF" w:rsidR="003728BD" w:rsidTr="00A5557B" w14:paraId="64B71705" w14:textId="77777777">
        <w:tc>
          <w:tcPr>
            <w:tcW w:w="2694" w:type="dxa"/>
            <w:vAlign w:val="center"/>
          </w:tcPr>
          <w:p w:rsidRPr="00B169DF" w:rsidR="003728BD" w:rsidP="00A5557B" w:rsidRDefault="003728BD" w14:paraId="6483CF9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2FBF9B5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3728BD" w:rsidTr="00A5557B" w14:paraId="22059D9E" w14:textId="77777777">
        <w:tc>
          <w:tcPr>
            <w:tcW w:w="2694" w:type="dxa"/>
            <w:vAlign w:val="center"/>
          </w:tcPr>
          <w:p w:rsidRPr="00B169DF" w:rsidR="003728BD" w:rsidP="00A5557B" w:rsidRDefault="003728BD" w14:paraId="5EFB00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5E4BEE6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Pr="00B169DF" w:rsidR="003728BD" w:rsidTr="00A5557B" w14:paraId="7042DCD8" w14:textId="77777777">
        <w:tc>
          <w:tcPr>
            <w:tcW w:w="2694" w:type="dxa"/>
            <w:vAlign w:val="center"/>
          </w:tcPr>
          <w:p w:rsidRPr="00B169DF" w:rsidR="003728BD" w:rsidP="00A5557B" w:rsidRDefault="003728BD" w14:paraId="4C7C72B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5D49B8C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3728BD" w:rsidTr="00A5557B" w14:paraId="3FB31015" w14:textId="77777777">
        <w:tc>
          <w:tcPr>
            <w:tcW w:w="2694" w:type="dxa"/>
            <w:vAlign w:val="center"/>
          </w:tcPr>
          <w:p w:rsidRPr="00B169DF" w:rsidR="003728BD" w:rsidP="00A5557B" w:rsidRDefault="003728BD" w14:paraId="501F44E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5AA3244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Pr="00B169DF" w:rsidR="003728BD" w:rsidTr="00A5557B" w14:paraId="3891F52F" w14:textId="77777777">
        <w:tc>
          <w:tcPr>
            <w:tcW w:w="2694" w:type="dxa"/>
            <w:vAlign w:val="center"/>
          </w:tcPr>
          <w:p w:rsidRPr="00B169DF" w:rsidR="003728BD" w:rsidP="00A5557B" w:rsidRDefault="003728BD" w14:paraId="537CC52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74A3521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892D7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3728BD" w:rsidTr="00A5557B" w14:paraId="32FA7FE7" w14:textId="77777777">
        <w:tc>
          <w:tcPr>
            <w:tcW w:w="2694" w:type="dxa"/>
            <w:vAlign w:val="center"/>
          </w:tcPr>
          <w:p w:rsidRPr="00B169DF" w:rsidR="003728BD" w:rsidP="00A5557B" w:rsidRDefault="003728BD" w14:paraId="5277CD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5901BE9D" w14:textId="129165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</w:t>
            </w:r>
            <w:r w:rsidRPr="00892D7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B169DF" w:rsidR="003728BD" w:rsidTr="00A5557B" w14:paraId="0DA0E1B4" w14:textId="77777777">
        <w:tc>
          <w:tcPr>
            <w:tcW w:w="2694" w:type="dxa"/>
            <w:vAlign w:val="center"/>
          </w:tcPr>
          <w:p w:rsidRPr="00B169DF" w:rsidR="003728BD" w:rsidP="00A5557B" w:rsidRDefault="003728BD" w14:paraId="4F0985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3B60DA3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Pr="00B169DF" w:rsidR="003728BD" w:rsidTr="00A5557B" w14:paraId="214FC7B6" w14:textId="77777777">
        <w:tc>
          <w:tcPr>
            <w:tcW w:w="2694" w:type="dxa"/>
            <w:vAlign w:val="center"/>
          </w:tcPr>
          <w:p w:rsidRPr="00B169DF" w:rsidR="003728BD" w:rsidP="00A5557B" w:rsidRDefault="003728BD" w14:paraId="6FFF68D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3464FD2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B169DF" w:rsidR="003728BD" w:rsidTr="00A5557B" w14:paraId="7BDC56D6" w14:textId="77777777">
        <w:tc>
          <w:tcPr>
            <w:tcW w:w="2694" w:type="dxa"/>
            <w:vAlign w:val="center"/>
          </w:tcPr>
          <w:p w:rsidRPr="00B169DF" w:rsidR="003728BD" w:rsidP="00A5557B" w:rsidRDefault="003728BD" w14:paraId="0CAD5A1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716647C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3728BD" w:rsidTr="00A5557B" w14:paraId="3A1BF7BE" w14:textId="77777777">
        <w:tc>
          <w:tcPr>
            <w:tcW w:w="2694" w:type="dxa"/>
            <w:vAlign w:val="center"/>
          </w:tcPr>
          <w:p w:rsidRPr="00B169DF" w:rsidR="003728BD" w:rsidP="00A5557B" w:rsidRDefault="003728BD" w14:paraId="4EFC3CC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3DB3E9C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B169DF" w:rsidR="003728BD" w:rsidTr="00A5557B" w14:paraId="30819F5D" w14:textId="77777777">
        <w:tc>
          <w:tcPr>
            <w:tcW w:w="2694" w:type="dxa"/>
            <w:vAlign w:val="center"/>
          </w:tcPr>
          <w:p w:rsidRPr="00B169DF" w:rsidR="003728BD" w:rsidP="00A5557B" w:rsidRDefault="003728BD" w14:paraId="5DFC114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B169DF" w:rsidR="003728BD" w:rsidP="00A5557B" w:rsidRDefault="003728BD" w14:paraId="2A30E30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Bogdan Jaworski</w:t>
            </w:r>
          </w:p>
        </w:tc>
      </w:tr>
    </w:tbl>
    <w:p w:rsidRPr="009C54AE" w:rsidR="0085747A" w:rsidP="003728BD" w:rsidRDefault="0085747A" w14:paraId="2EAD3307" w14:textId="77CB923E">
      <w:pPr>
        <w:spacing w:line="240" w:lineRule="auto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i/>
          <w:sz w:val="24"/>
          <w:szCs w:val="24"/>
        </w:rPr>
        <w:t>opcjonalni</w:t>
      </w:r>
      <w:r w:rsidRPr="00B90885" w:rsid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 w:rsidR="00B90885">
        <w:rPr>
          <w:rFonts w:ascii="Corbel" w:hAnsi="Corbel"/>
          <w:i/>
          <w:sz w:val="24"/>
          <w:szCs w:val="24"/>
        </w:rPr>
        <w:t>w Jednostce</w:t>
      </w:r>
    </w:p>
    <w:p w:rsidRPr="009C54AE" w:rsidR="00923D7D" w:rsidP="009C54AE" w:rsidRDefault="00923D7D" w14:paraId="458B5A6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E18DAF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A96227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0"/>
        <w:gridCol w:w="822"/>
        <w:gridCol w:w="870"/>
        <w:gridCol w:w="915"/>
        <w:gridCol w:w="735"/>
        <w:gridCol w:w="825"/>
        <w:gridCol w:w="679"/>
        <w:gridCol w:w="948"/>
        <w:gridCol w:w="1189"/>
        <w:gridCol w:w="1505"/>
      </w:tblGrid>
      <w:tr w:rsidRPr="009C54AE" w:rsidR="00015B8F" w:rsidTr="2CA97740" w14:paraId="0E28AEB9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1CB5AB3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07631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0116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7B86F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A38A5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1FFF06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B7228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6B4268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835E2C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649C3E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6EC9BF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2CA97740" w14:paraId="0ED667A1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AB00EF" w14:paraId="49C3AE1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AB00EF" w14:paraId="72F9D19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4EA5AA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DA4BFE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46348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FE5188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2EBEC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FEC5AA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95E480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AB00EF" w14:paraId="60FE177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52523E97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3837FC0D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1ADB33E6" w:rsidRDefault="000D7D34" w14:paraId="56CD465A" w14:textId="6C041DE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1ADB33E6" w:rsidR="383FA41A">
        <w:rPr>
          <w:rFonts w:ascii="MS Gothic" w:hAnsi="MS Gothic" w:eastAsia="MS Gothic" w:cs="MS Gothic"/>
          <w:b w:val="0"/>
        </w:rPr>
        <w:t xml:space="preserve"> </w:t>
      </w:r>
      <w:r w:rsidRPr="1ADB33E6" w:rsidR="0085747A">
        <w:rPr>
          <w:rFonts w:ascii="Corbel" w:hAnsi="Corbel"/>
          <w:b w:val="0"/>
          <w:smallCaps w:val="0"/>
        </w:rPr>
        <w:t xml:space="preserve">zajęcia w formie tradycyjnej </w:t>
      </w:r>
    </w:p>
    <w:p w:rsidRPr="009C54AE" w:rsidR="0085747A" w:rsidP="00F83B28" w:rsidRDefault="000D7D34" w14:paraId="1C10DD6A" w14:textId="18BEFC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4E0AE28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54EE017F" w:rsidRDefault="00E22FBC" w14:paraId="12A05525" w14:textId="56F0E1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4EE017F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4EE017F" w:rsidR="00E22FBC">
        <w:rPr>
          <w:rFonts w:ascii="Corbel" w:hAnsi="Corbel"/>
          <w:caps w:val="0"/>
          <w:smallCaps w:val="0"/>
        </w:rPr>
        <w:t>For</w:t>
      </w:r>
      <w:r w:rsidRPr="54EE017F" w:rsidR="00445970">
        <w:rPr>
          <w:rFonts w:ascii="Corbel" w:hAnsi="Corbel"/>
          <w:caps w:val="0"/>
          <w:smallCaps w:val="0"/>
        </w:rPr>
        <w:t xml:space="preserve">ma zaliczenia </w:t>
      </w:r>
      <w:r w:rsidRPr="54EE017F" w:rsidR="00445970">
        <w:rPr>
          <w:rFonts w:ascii="Corbel" w:hAnsi="Corbel"/>
          <w:caps w:val="0"/>
          <w:smallCaps w:val="0"/>
        </w:rPr>
        <w:t>przedmiotu</w:t>
      </w:r>
      <w:r w:rsidRPr="54EE017F" w:rsidR="00E22FBC">
        <w:rPr>
          <w:rFonts w:ascii="Corbel" w:hAnsi="Corbel"/>
          <w:caps w:val="0"/>
          <w:smallCaps w:val="0"/>
        </w:rPr>
        <w:t xml:space="preserve"> (</w:t>
      </w:r>
      <w:r w:rsidRPr="54EE017F" w:rsidR="00E22FBC">
        <w:rPr>
          <w:rFonts w:ascii="Corbel" w:hAnsi="Corbel"/>
          <w:caps w:val="0"/>
          <w:smallCaps w:val="0"/>
        </w:rPr>
        <w:t xml:space="preserve">z toku) </w:t>
      </w:r>
      <w:r w:rsidRPr="54EE017F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9C54AE" w:rsidP="009C54AE" w:rsidRDefault="009C54AE" w14:paraId="2BEF1D9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908AA" w:rsidR="00AB00EF" w:rsidP="000908AA" w:rsidRDefault="00AB00EF" w14:paraId="0F4F300E" w14:textId="331DCF8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2CA97740">
        <w:rPr>
          <w:rFonts w:ascii="Corbel" w:hAnsi="Corbel"/>
          <w:b w:val="0"/>
          <w:smallCaps w:val="0"/>
        </w:rPr>
        <w:t xml:space="preserve"> </w:t>
      </w:r>
      <w:r w:rsidR="000908AA">
        <w:rPr>
          <w:rFonts w:ascii="Corbel" w:hAnsi="Corbel"/>
          <w:b w:val="0"/>
          <w:smallCaps w:val="0"/>
          <w:szCs w:val="24"/>
        </w:rPr>
        <w:t>Egzamin</w:t>
      </w:r>
      <w:r w:rsidRPr="00081718" w:rsidR="000908AA">
        <w:rPr>
          <w:rFonts w:ascii="Corbel" w:hAnsi="Corbel"/>
          <w:b w:val="0"/>
          <w:smallCaps w:val="0"/>
          <w:szCs w:val="24"/>
        </w:rPr>
        <w:t xml:space="preserve"> w formie pisemnej lub ustnej. </w:t>
      </w:r>
      <w:r w:rsidR="000908AA">
        <w:rPr>
          <w:rFonts w:ascii="Corbel" w:hAnsi="Corbel"/>
          <w:b w:val="0"/>
          <w:smallCaps w:val="0"/>
          <w:szCs w:val="24"/>
        </w:rPr>
        <w:t xml:space="preserve">Egzamin w formie </w:t>
      </w:r>
      <w:r w:rsidRPr="00081718" w:rsidR="000908AA">
        <w:rPr>
          <w:rFonts w:ascii="Corbel" w:hAnsi="Corbel"/>
          <w:b w:val="0"/>
          <w:smallCaps w:val="0"/>
          <w:szCs w:val="24"/>
        </w:rPr>
        <w:t>pisemn</w:t>
      </w:r>
      <w:r w:rsidR="000908AA">
        <w:rPr>
          <w:rFonts w:ascii="Corbel" w:hAnsi="Corbel"/>
          <w:b w:val="0"/>
          <w:smallCaps w:val="0"/>
          <w:szCs w:val="24"/>
        </w:rPr>
        <w:t>ej</w:t>
      </w:r>
      <w:r w:rsidRPr="00081718" w:rsidR="000908AA">
        <w:rPr>
          <w:rFonts w:ascii="Corbel" w:hAnsi="Corbel"/>
          <w:b w:val="0"/>
          <w:smallCaps w:val="0"/>
          <w:szCs w:val="24"/>
        </w:rPr>
        <w:t xml:space="preserve"> może zawierać pytania testowe, otwarte oraz problemy do rozwiązania.</w:t>
      </w:r>
    </w:p>
    <w:p w:rsidR="00E960BB" w:rsidP="009C54AE" w:rsidRDefault="00E960BB" w14:paraId="6BF348C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6F3BBCE7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54EE017F" w:rsidR="0085747A">
        <w:rPr>
          <w:rFonts w:ascii="Corbel" w:hAnsi="Corbel"/>
        </w:rPr>
        <w:t xml:space="preserve">2.Wymagania wstępne </w:t>
      </w:r>
    </w:p>
    <w:p w:rsidR="54EE017F" w:rsidP="54EE017F" w:rsidRDefault="54EE017F" w14:paraId="3D153445" w14:textId="443CEAC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3D87DB69" w14:textId="77777777">
        <w:tc>
          <w:tcPr>
            <w:tcW w:w="9670" w:type="dxa"/>
          </w:tcPr>
          <w:p w:rsidRPr="009C54AE" w:rsidR="0085747A" w:rsidP="009C54AE" w:rsidRDefault="00B554A3" w14:paraId="61CAD630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4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zakresu prawa administracyjnego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P="009C54AE" w:rsidRDefault="00153C41" w14:paraId="1FF91B2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4EE017F" w:rsidRDefault="54EE017F" w14:paraId="2132F41C" w14:textId="60EC2E61">
      <w:r>
        <w:br w:type="page"/>
      </w:r>
    </w:p>
    <w:p w:rsidRPr="00C05F44" w:rsidR="0085747A" w:rsidP="54EE017F" w:rsidRDefault="0071620A" w14:paraId="32941A29" w14:textId="7AD25E67">
      <w:pPr>
        <w:pStyle w:val="Punktygwne"/>
        <w:spacing w:before="0" w:after="0"/>
        <w:rPr>
          <w:rFonts w:ascii="Corbel" w:hAnsi="Corbel"/>
        </w:rPr>
      </w:pPr>
      <w:r w:rsidRPr="54EE017F" w:rsidR="0071620A">
        <w:rPr>
          <w:rFonts w:ascii="Corbel" w:hAnsi="Corbel"/>
        </w:rPr>
        <w:t>3.</w:t>
      </w:r>
      <w:r w:rsidRPr="54EE017F" w:rsidR="0085747A">
        <w:rPr>
          <w:rFonts w:ascii="Corbel" w:hAnsi="Corbel"/>
        </w:rPr>
        <w:t xml:space="preserve"> </w:t>
      </w:r>
      <w:r w:rsidRPr="54EE017F" w:rsidR="00A84C85">
        <w:rPr>
          <w:rFonts w:ascii="Corbel" w:hAnsi="Corbel"/>
        </w:rPr>
        <w:t xml:space="preserve">cele, efekty uczenia </w:t>
      </w:r>
      <w:r w:rsidRPr="54EE017F" w:rsidR="00A84C85">
        <w:rPr>
          <w:rFonts w:ascii="Corbel" w:hAnsi="Corbel"/>
        </w:rPr>
        <w:t>się</w:t>
      </w:r>
      <w:r w:rsidRPr="54EE017F" w:rsidR="0085747A">
        <w:rPr>
          <w:rFonts w:ascii="Corbel" w:hAnsi="Corbel"/>
        </w:rPr>
        <w:t>,</w:t>
      </w:r>
      <w:r w:rsidRPr="54EE017F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76BC730E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696C9F6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51CEAF2B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85747A" w:rsidTr="00B554A3" w14:paraId="5010CD5B" w14:textId="77777777">
        <w:tc>
          <w:tcPr>
            <w:tcW w:w="844" w:type="dxa"/>
            <w:vAlign w:val="center"/>
          </w:tcPr>
          <w:p w:rsidRPr="009C54AE" w:rsidR="0085747A" w:rsidP="009C54AE" w:rsidRDefault="0085747A" w14:paraId="0122E56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Pr="009C54AE" w:rsidR="0085747A" w:rsidP="00B554A3" w:rsidRDefault="00B554A3" w14:paraId="32C87A83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54A3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studenta z przepisami o ochronie danych osobowych. </w:t>
            </w:r>
          </w:p>
        </w:tc>
      </w:tr>
      <w:tr w:rsidRPr="009C54AE" w:rsidR="0085747A" w:rsidTr="00B554A3" w14:paraId="1C96CCB3" w14:textId="77777777">
        <w:tc>
          <w:tcPr>
            <w:tcW w:w="844" w:type="dxa"/>
            <w:vAlign w:val="center"/>
          </w:tcPr>
          <w:p w:rsidRPr="009C54AE" w:rsidR="0085747A" w:rsidP="009C54AE" w:rsidRDefault="00B554A3" w14:paraId="2FA2F24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Pr="009C54AE" w:rsidR="0085747A" w:rsidP="00B554A3" w:rsidRDefault="00B554A3" w14:paraId="1934E08A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</w:t>
            </w:r>
            <w:r w:rsidRPr="00B554A3">
              <w:rPr>
                <w:rFonts w:ascii="Corbel" w:hAnsi="Corbel"/>
                <w:b w:val="0"/>
                <w:sz w:val="24"/>
                <w:szCs w:val="24"/>
              </w:rPr>
              <w:t xml:space="preserve"> wykładu jest analiza prawnych rozwiązań w zakresie przetwarzania danych osobowych, zasad przetwarzania i ochrony danych, uprawnień osób, których dane dotyczą, oraz kontroli przestrzegania przepisów o ochronie danych osobowych.</w:t>
            </w:r>
          </w:p>
        </w:tc>
      </w:tr>
    </w:tbl>
    <w:p w:rsidRPr="009C54AE" w:rsidR="0085747A" w:rsidP="009C54AE" w:rsidRDefault="0085747A" w14:paraId="6037BC34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53BF42D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</w:p>
    <w:p w:rsidRPr="009C54AE" w:rsidR="001D7B54" w:rsidP="009C54AE" w:rsidRDefault="001D7B54" w14:paraId="781341A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Pr="009C54AE" w:rsidR="0085747A" w:rsidTr="0071620A" w14:paraId="556395B6" w14:textId="77777777">
        <w:tc>
          <w:tcPr>
            <w:tcW w:w="1701" w:type="dxa"/>
            <w:vAlign w:val="center"/>
          </w:tcPr>
          <w:p w:rsidRPr="009C54AE" w:rsidR="0085747A" w:rsidP="009C54AE" w:rsidRDefault="0085747A" w14:paraId="15CAA5A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A4270A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01E8A73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159F6272" w14:textId="77777777">
        <w:tc>
          <w:tcPr>
            <w:tcW w:w="1701" w:type="dxa"/>
          </w:tcPr>
          <w:p w:rsidRPr="009C54AE" w:rsidR="0085747A" w:rsidP="009C54AE" w:rsidRDefault="0085747A" w14:paraId="687351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C35CE5" w:rsidRDefault="00C35CE5" w14:paraId="2B16A29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Dysponuje pogłębioną wiedzą na temat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ochrony danych osobowych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oraz zna kluczowe zagadnienia dotyczące relacji między organami a jednostką oraz zna kluczowe zagadnienia dotyczące tej problematyki.</w:t>
            </w:r>
          </w:p>
        </w:tc>
        <w:tc>
          <w:tcPr>
            <w:tcW w:w="1873" w:type="dxa"/>
          </w:tcPr>
          <w:p w:rsidRPr="009C54AE" w:rsidR="0085747A" w:rsidP="00B554A3" w:rsidRDefault="00B554A3" w14:paraId="1E67F7F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85747A" w:rsidTr="005E6E85" w14:paraId="4699879F" w14:textId="77777777">
        <w:tc>
          <w:tcPr>
            <w:tcW w:w="1701" w:type="dxa"/>
          </w:tcPr>
          <w:p w:rsidRPr="009C54AE" w:rsidR="0085747A" w:rsidP="009C54AE" w:rsidRDefault="0085747A" w14:paraId="1E9061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C35CE5" w:rsidRDefault="00C35CE5" w14:paraId="240C180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usystematyzowaną wiedzą na temat odpowiedzialności i etyki pracowników administracji publicznej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na kluczowe zagadnienia dotyczące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praw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 osób, których dane poddawane są przetwarzaniu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o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bowiązki administratora i podmiotu przetwarzającego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tym zakresie.</w:t>
            </w:r>
          </w:p>
        </w:tc>
        <w:tc>
          <w:tcPr>
            <w:tcW w:w="1873" w:type="dxa"/>
          </w:tcPr>
          <w:p w:rsidRPr="009C54AE" w:rsidR="0085747A" w:rsidP="00B554A3" w:rsidRDefault="00B554A3" w14:paraId="7F038F3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Pr="009C54AE" w:rsidR="0085747A" w:rsidTr="005E6E85" w14:paraId="5B908B08" w14:textId="77777777">
        <w:tc>
          <w:tcPr>
            <w:tcW w:w="1701" w:type="dxa"/>
          </w:tcPr>
          <w:p w:rsidRPr="009C54AE" w:rsidR="0085747A" w:rsidP="009C54AE" w:rsidRDefault="00B554A3" w14:paraId="0AF4AE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9C54AE" w:rsidR="0085747A" w:rsidP="00C35CE5" w:rsidRDefault="00C35CE5" w14:paraId="67D3CF3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Zna w stopniu zaawansowanym ogólne zasady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 oraz p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odstawy dopuszczalności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ich przetwarzania.</w:t>
            </w:r>
          </w:p>
        </w:tc>
        <w:tc>
          <w:tcPr>
            <w:tcW w:w="1873" w:type="dxa"/>
          </w:tcPr>
          <w:p w:rsidRPr="009C54AE" w:rsidR="0085747A" w:rsidP="00B554A3" w:rsidRDefault="00B554A3" w14:paraId="43C0EEA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9C54AE" w:rsidR="00B554A3" w:rsidTr="005E6E85" w14:paraId="5BA6FA7F" w14:textId="77777777">
        <w:tc>
          <w:tcPr>
            <w:tcW w:w="1701" w:type="dxa"/>
          </w:tcPr>
          <w:p w:rsidR="00B554A3" w:rsidP="009C54AE" w:rsidRDefault="00B554A3" w14:paraId="533290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9C54AE" w:rsidR="00B554A3" w:rsidP="00000869" w:rsidRDefault="00000869" w14:paraId="55D4684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 i inne zachodzące w administracji oraz ich wzajemne relacje z wykorzystaniem wiedzy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osobowych.</w:t>
            </w:r>
          </w:p>
        </w:tc>
        <w:tc>
          <w:tcPr>
            <w:tcW w:w="1873" w:type="dxa"/>
          </w:tcPr>
          <w:p w:rsidRPr="009C54AE" w:rsidR="00B554A3" w:rsidP="00B554A3" w:rsidRDefault="00B554A3" w14:paraId="50B21A4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9C54AE" w:rsidR="00B554A3" w:rsidTr="005E6E85" w14:paraId="54621C89" w14:textId="77777777">
        <w:tc>
          <w:tcPr>
            <w:tcW w:w="1701" w:type="dxa"/>
          </w:tcPr>
          <w:p w:rsidR="00B554A3" w:rsidP="009C54AE" w:rsidRDefault="00B554A3" w14:paraId="2FE4B8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9C54AE" w:rsidR="00B554A3" w:rsidP="00000869" w:rsidRDefault="00000869" w14:paraId="7491473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We właściwy sposób gromadzi i analizuje informacje dotyczące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 i prawidłowo określa działania właściwych organów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tej materii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Pr="009C54AE" w:rsidR="00B554A3" w:rsidP="00B554A3" w:rsidRDefault="00B554A3" w14:paraId="0465E72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C54AE" w:rsidR="00B554A3" w:rsidTr="005E6E85" w14:paraId="2CC92983" w14:textId="77777777">
        <w:tc>
          <w:tcPr>
            <w:tcW w:w="1701" w:type="dxa"/>
          </w:tcPr>
          <w:p w:rsidR="00B554A3" w:rsidP="009C54AE" w:rsidRDefault="00B554A3" w14:paraId="52ED8B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B554A3" w:rsidP="00000869" w:rsidRDefault="00000869" w14:paraId="7E054F5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Wykazuje się specjalistycznymi umiejętnościami znajdowania podstaw prawnych, orzecznictwa i literatury dotyczącej problematyki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, jak również 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proponuje konkretne rozwiązania.</w:t>
            </w:r>
          </w:p>
        </w:tc>
        <w:tc>
          <w:tcPr>
            <w:tcW w:w="1873" w:type="dxa"/>
          </w:tcPr>
          <w:p w:rsidRPr="009C54AE" w:rsidR="00B554A3" w:rsidP="00B554A3" w:rsidRDefault="00B554A3" w14:paraId="2CC215C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9C54AE" w:rsidR="00B554A3" w:rsidTr="005E6E85" w14:paraId="367BAD53" w14:textId="77777777">
        <w:tc>
          <w:tcPr>
            <w:tcW w:w="1701" w:type="dxa"/>
          </w:tcPr>
          <w:p w:rsidR="00B554A3" w:rsidP="009C54AE" w:rsidRDefault="00B554A3" w14:paraId="3C4A5A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9C54AE" w:rsidR="00B554A3" w:rsidP="00CC172A" w:rsidRDefault="00000869" w14:paraId="0B79581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>otrafi przekonująco argumentować i interpr</w:t>
            </w:r>
            <w:r w:rsidR="00CC172A">
              <w:rPr>
                <w:rFonts w:ascii="Corbel" w:hAnsi="Corbel"/>
                <w:b w:val="0"/>
                <w:smallCaps w:val="0"/>
                <w:szCs w:val="24"/>
              </w:rPr>
              <w:t>etować zjawiska administracyjne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prawne, </w:t>
            </w:r>
            <w:r w:rsidR="00CC172A">
              <w:rPr>
                <w:rFonts w:ascii="Corbel" w:hAnsi="Corbel"/>
                <w:b w:val="0"/>
                <w:smallCaps w:val="0"/>
                <w:szCs w:val="24"/>
              </w:rPr>
              <w:t xml:space="preserve">zachodzące 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 sytuacjach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dotyczących ochrony danych osobowych</w:t>
            </w:r>
          </w:p>
        </w:tc>
        <w:tc>
          <w:tcPr>
            <w:tcW w:w="1873" w:type="dxa"/>
          </w:tcPr>
          <w:p w:rsidRPr="009C54AE" w:rsidR="00B554A3" w:rsidP="00B554A3" w:rsidRDefault="00B554A3" w14:paraId="4935F81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Pr="009C54AE" w:rsidR="00B554A3" w:rsidTr="005E6E85" w14:paraId="54D651A8" w14:textId="77777777">
        <w:tc>
          <w:tcPr>
            <w:tcW w:w="1701" w:type="dxa"/>
          </w:tcPr>
          <w:p w:rsidR="00B554A3" w:rsidP="009C54AE" w:rsidRDefault="00B554A3" w14:paraId="41B525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Pr="009C54AE" w:rsidR="00B554A3" w:rsidP="00CC172A" w:rsidRDefault="00CC172A" w14:paraId="5D70D76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 xml:space="preserve">Jest gotowy samodzielnie i krytycznie uzupełniać wiedzę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 ochrony danych osobowych</w:t>
            </w:r>
            <w:r w:rsidRPr="00CC172A">
              <w:rPr>
                <w:rFonts w:ascii="Corbel" w:hAnsi="Corbel"/>
                <w:b w:val="0"/>
                <w:smallCaps w:val="0"/>
                <w:szCs w:val="24"/>
              </w:rPr>
              <w:t>, również na gruncie interdyscyplinarnym, oraz potrafi właściwie ją wykorzystać.</w:t>
            </w:r>
          </w:p>
        </w:tc>
        <w:tc>
          <w:tcPr>
            <w:tcW w:w="1873" w:type="dxa"/>
          </w:tcPr>
          <w:p w:rsidRPr="009C54AE" w:rsidR="00B554A3" w:rsidP="00B554A3" w:rsidRDefault="00B554A3" w14:paraId="4D0506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Pr="009C54AE" w:rsidR="00B554A3" w:rsidTr="005E6E85" w14:paraId="13BD128E" w14:textId="77777777">
        <w:tc>
          <w:tcPr>
            <w:tcW w:w="1701" w:type="dxa"/>
          </w:tcPr>
          <w:p w:rsidR="00B554A3" w:rsidP="009C54AE" w:rsidRDefault="00B554A3" w14:paraId="3D0783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Pr="009C54AE" w:rsidR="00B554A3" w:rsidP="00CC172A" w:rsidRDefault="00CC172A" w14:paraId="645F07E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 xml:space="preserve">Posiada zdolność do samodzielnego rozwiązywania problemów występujących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ochronie danych osobowych</w:t>
            </w:r>
            <w:r w:rsidRPr="00CC172A">
              <w:rPr>
                <w:rFonts w:ascii="Corbel" w:hAnsi="Corbel"/>
                <w:b w:val="0"/>
                <w:smallCaps w:val="0"/>
                <w:szCs w:val="24"/>
              </w:rPr>
              <w:t>, przekonująco argumentuje i interpretować występujące zjawiska w tym obszarze.</w:t>
            </w:r>
          </w:p>
        </w:tc>
        <w:tc>
          <w:tcPr>
            <w:tcW w:w="1873" w:type="dxa"/>
          </w:tcPr>
          <w:p w:rsidRPr="009C54AE" w:rsidR="00B554A3" w:rsidP="00B554A3" w:rsidRDefault="00B554A3" w14:paraId="2CBE18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B554A3" w:rsidTr="005E6E85" w14:paraId="58F8BA2A" w14:textId="77777777">
        <w:tc>
          <w:tcPr>
            <w:tcW w:w="1701" w:type="dxa"/>
          </w:tcPr>
          <w:p w:rsidR="00B554A3" w:rsidP="009C54AE" w:rsidRDefault="00B554A3" w14:paraId="577D811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4A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K_10</w:t>
            </w:r>
          </w:p>
        </w:tc>
        <w:tc>
          <w:tcPr>
            <w:tcW w:w="6096" w:type="dxa"/>
          </w:tcPr>
          <w:p w:rsidRPr="009C54AE" w:rsidR="00B554A3" w:rsidP="00C35CE5" w:rsidRDefault="00CC172A" w14:paraId="04CE2F5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>Jest gotowy działać na rzecz społeczeństwa, także w instytucjach publicznych i niepublicznych, wykorzystując nabytą wiedze i umiejętności zdobyte w trakcie zajęć z w/w tematyki.</w:t>
            </w:r>
          </w:p>
        </w:tc>
        <w:tc>
          <w:tcPr>
            <w:tcW w:w="1873" w:type="dxa"/>
          </w:tcPr>
          <w:p w:rsidRPr="009C54AE" w:rsidR="00B554A3" w:rsidP="00B554A3" w:rsidRDefault="00B554A3" w14:paraId="74FAEA3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Pr="009C54AE" w:rsidR="0085747A" w:rsidP="009C54AE" w:rsidRDefault="0085747A" w14:paraId="590ACA4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0DFEEAA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077CA884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2CA97740" w14:paraId="0A363793" w14:textId="77777777">
        <w:tc>
          <w:tcPr>
            <w:tcW w:w="9520" w:type="dxa"/>
          </w:tcPr>
          <w:p w:rsidRPr="009C54AE" w:rsidR="0085747A" w:rsidP="00B554A3" w:rsidRDefault="00E03793" w14:paraId="54598AF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E03793" w:rsidTr="2CA97740" w14:paraId="3360613B" w14:textId="77777777">
        <w:tc>
          <w:tcPr>
            <w:tcW w:w="9520" w:type="dxa"/>
          </w:tcPr>
          <w:p w:rsidR="00E03793" w:rsidP="2CA97740" w:rsidRDefault="00E03793" w14:paraId="5CFEBB32" w14:textId="77777777">
            <w:pPr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1. Ochrona danych osobowych – pojęcie, geneza, regulacja prawna.</w:t>
            </w:r>
          </w:p>
        </w:tc>
      </w:tr>
      <w:tr w:rsidRPr="009C54AE" w:rsidR="0085747A" w:rsidTr="2CA97740" w14:paraId="03DBCF65" w14:textId="77777777">
        <w:tc>
          <w:tcPr>
            <w:tcW w:w="9520" w:type="dxa"/>
          </w:tcPr>
          <w:p w:rsidRPr="009C54AE" w:rsidR="004B3C7F" w:rsidP="2CA97740" w:rsidRDefault="00E03793" w14:paraId="137ED5C6" w14:textId="77777777">
            <w:pPr>
              <w:pStyle w:val="Akapitzlist"/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2. Zasady przetwarzania danych osobowych.</w:t>
            </w:r>
          </w:p>
        </w:tc>
      </w:tr>
      <w:tr w:rsidRPr="009C54AE" w:rsidR="0085747A" w:rsidTr="2CA97740" w14:paraId="570620A9" w14:textId="77777777">
        <w:tc>
          <w:tcPr>
            <w:tcW w:w="9520" w:type="dxa"/>
          </w:tcPr>
          <w:p w:rsidRPr="009C54AE" w:rsidR="0085747A" w:rsidP="2CA97740" w:rsidRDefault="5B87DCC0" w14:paraId="22B00D97" w14:textId="77777777">
            <w:pPr>
              <w:pStyle w:val="Akapitzlist"/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3. Podstawy dopuszczalności przetwarzania danych osobowych.</w:t>
            </w:r>
          </w:p>
        </w:tc>
      </w:tr>
      <w:tr w:rsidRPr="009C54AE" w:rsidR="004B3C7F" w:rsidTr="2CA97740" w14:paraId="0FADBA94" w14:textId="77777777">
        <w:tc>
          <w:tcPr>
            <w:tcW w:w="9520" w:type="dxa"/>
          </w:tcPr>
          <w:p w:rsidR="00CE0D0C" w:rsidP="2CA97740" w:rsidRDefault="5B87DCC0" w14:paraId="211FE630" w14:textId="77777777">
            <w:pPr>
              <w:pStyle w:val="Akapitzlist"/>
              <w:spacing w:after="0" w:line="240" w:lineRule="auto"/>
              <w:ind w:left="90" w:hanging="123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4. Inspektor Ochrony Danych</w:t>
            </w:r>
            <w:r w:rsidRPr="2CA97740" w:rsidR="3676BD3A">
              <w:rPr>
                <w:rFonts w:ascii="Corbel" w:hAnsi="Corbel"/>
                <w:sz w:val="24"/>
                <w:szCs w:val="24"/>
              </w:rPr>
              <w:t>.</w:t>
            </w:r>
            <w:r w:rsidRPr="2CA9774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4B3C7F" w:rsidP="2CA97740" w:rsidRDefault="5B87DCC0" w14:paraId="5FCE7D67" w14:textId="77777777">
            <w:pPr>
              <w:pStyle w:val="Akapitzlist"/>
              <w:spacing w:after="0" w:line="240" w:lineRule="auto"/>
              <w:ind w:left="90" w:firstLine="103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Prezes Urzędu Ochr</w:t>
            </w:r>
            <w:r w:rsidRPr="2CA97740" w:rsidR="3676BD3A">
              <w:rPr>
                <w:rFonts w:ascii="Corbel" w:hAnsi="Corbel"/>
                <w:sz w:val="24"/>
                <w:szCs w:val="24"/>
              </w:rPr>
              <w:t xml:space="preserve">ony Danych Osobowych jako organ </w:t>
            </w:r>
            <w:r w:rsidRPr="2CA97740">
              <w:rPr>
                <w:rFonts w:ascii="Corbel" w:hAnsi="Corbel"/>
                <w:sz w:val="24"/>
                <w:szCs w:val="24"/>
              </w:rPr>
              <w:t>nadzorczy</w:t>
            </w:r>
            <w:r w:rsidRPr="2CA97740" w:rsidR="3676BD3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4B3C7F" w:rsidTr="2CA97740" w14:paraId="7B96268E" w14:textId="77777777">
        <w:tc>
          <w:tcPr>
            <w:tcW w:w="9520" w:type="dxa"/>
          </w:tcPr>
          <w:p w:rsidR="00F07B07" w:rsidP="2CA97740" w:rsidRDefault="3676BD3A" w14:paraId="16DB714C" w14:textId="77777777">
            <w:pPr>
              <w:pStyle w:val="Akapitzlist"/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5. Odpowiedzialność za niezgodne z prawem przetwarzanie danych osobowych.</w:t>
            </w:r>
          </w:p>
        </w:tc>
      </w:tr>
      <w:tr w:rsidRPr="009C54AE" w:rsidR="00F07B07" w:rsidTr="2CA97740" w14:paraId="552ECBBA" w14:textId="77777777">
        <w:tc>
          <w:tcPr>
            <w:tcW w:w="9520" w:type="dxa"/>
          </w:tcPr>
          <w:p w:rsidR="00F07B07" w:rsidP="2CA97740" w:rsidRDefault="00396AED" w14:paraId="3F485698" w14:textId="1809CA69">
            <w:pPr>
              <w:pStyle w:val="Akapitzlist"/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2CA97740" w:rsidR="00F07B07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2CA97740" w:rsidR="00F07B07">
              <w:rPr>
                <w:rFonts w:ascii="Corbel" w:hAnsi="Corbel"/>
                <w:sz w:val="24"/>
                <w:szCs w:val="24"/>
              </w:rPr>
              <w:t>Cyberbezpieczeństwo</w:t>
            </w:r>
            <w:proofErr w:type="spellEnd"/>
            <w:r w:rsidRPr="2CA97740" w:rsidR="00F07B07">
              <w:rPr>
                <w:rFonts w:ascii="Corbel" w:hAnsi="Corbel"/>
                <w:sz w:val="24"/>
                <w:szCs w:val="24"/>
              </w:rPr>
              <w:t xml:space="preserve"> a ochrona danych osobowych.</w:t>
            </w:r>
          </w:p>
        </w:tc>
      </w:tr>
    </w:tbl>
    <w:p w:rsidRPr="009C54AE" w:rsidR="0085747A" w:rsidP="009C54AE" w:rsidRDefault="0085747A" w14:paraId="7F4A75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0A044E" w:rsidP="000A044E" w:rsidRDefault="000A044E" w14:paraId="040D576D" w14:textId="19B0F7C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zajęć praktycznych</w:t>
      </w:r>
    </w:p>
    <w:p w:rsidRPr="000A044E" w:rsidR="000A044E" w:rsidP="000A044E" w:rsidRDefault="000A044E" w14:paraId="08E395E8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0A044E" w:rsidTr="000908AA" w14:paraId="5EF16309" w14:textId="77777777">
        <w:tc>
          <w:tcPr>
            <w:tcW w:w="9520" w:type="dxa"/>
          </w:tcPr>
          <w:p w:rsidRPr="00B169DF" w:rsidR="000A044E" w:rsidP="00A5557B" w:rsidRDefault="000A044E" w14:paraId="456C186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0A044E" w:rsidTr="000908AA" w14:paraId="2E2C0F03" w14:textId="77777777">
        <w:tc>
          <w:tcPr>
            <w:tcW w:w="9520" w:type="dxa"/>
          </w:tcPr>
          <w:p w:rsidRPr="00B169DF" w:rsidR="000A044E" w:rsidP="00A5557B" w:rsidRDefault="000908AA" w14:paraId="6D7149E0" w14:textId="6636C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85747A" w:rsidP="009C54AE" w:rsidRDefault="0085747A" w14:paraId="58CF7A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CC172A" w:rsidR="00CC172A" w:rsidP="00CC172A" w:rsidRDefault="009F4610" w14:paraId="2AA1459E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CC172A" w:rsidR="00CC172A" w:rsidP="2CA97740" w:rsidRDefault="00EF5C31" w14:paraId="07F875ED" w14:textId="714CF5BD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smallCaps w:val="0"/>
        </w:rPr>
      </w:pPr>
      <w:r w:rsidRPr="00CC172A">
        <w:rPr>
          <w:rFonts w:ascii="Corbel" w:hAnsi="Corbel"/>
          <w:smallCaps w:val="0"/>
          <w:szCs w:val="24"/>
        </w:rPr>
        <w:t>Wykład:</w:t>
      </w:r>
      <w:r w:rsidRPr="00CC172A">
        <w:rPr>
          <w:rFonts w:ascii="Corbel" w:hAnsi="Corbel"/>
          <w:b w:val="0"/>
          <w:smallCaps w:val="0"/>
          <w:szCs w:val="24"/>
        </w:rPr>
        <w:t xml:space="preserve"> </w:t>
      </w:r>
      <w:r w:rsidRPr="2CA97740" w:rsidR="00CC172A">
        <w:rPr>
          <w:rFonts w:ascii="Corbel" w:hAnsi="Corbel"/>
          <w:b w:val="0"/>
          <w:smallCaps w:val="0"/>
        </w:rPr>
        <w:t xml:space="preserve">wykład problemowy, </w:t>
      </w:r>
      <w:r w:rsidRPr="000A044E" w:rsidR="000A044E">
        <w:rPr>
          <w:rFonts w:ascii="Corbel" w:hAnsi="Corbel"/>
          <w:b w:val="0"/>
          <w:smallCaps w:val="0"/>
        </w:rPr>
        <w:t>wykład z prezentacją multimedialną</w:t>
      </w:r>
      <w:r w:rsidR="000A044E">
        <w:rPr>
          <w:rFonts w:ascii="Corbel" w:hAnsi="Corbel"/>
          <w:b w:val="0"/>
          <w:smallCaps w:val="0"/>
        </w:rPr>
        <w:t xml:space="preserve">, </w:t>
      </w:r>
      <w:r w:rsidRPr="2CA97740" w:rsidR="00CC172A">
        <w:rPr>
          <w:rFonts w:ascii="Corbel" w:hAnsi="Corbel"/>
          <w:b w:val="0"/>
          <w:smallCaps w:val="0"/>
        </w:rPr>
        <w:t xml:space="preserve">analiza i interpretacja tekstów źródłowych. </w:t>
      </w:r>
    </w:p>
    <w:p w:rsidR="00CC172A" w:rsidP="009C54AE" w:rsidRDefault="00CC172A" w14:paraId="61D0A91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CF2ABD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24B75FE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9E7D48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P="009C54AE" w:rsidRDefault="0085747A" w14:paraId="3DCFFE5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CC172A" w:rsidTr="00CC172A" w14:paraId="1AD3F002" w14:textId="77777777">
        <w:tc>
          <w:tcPr>
            <w:tcW w:w="1962" w:type="dxa"/>
            <w:vAlign w:val="center"/>
          </w:tcPr>
          <w:p w:rsidRPr="009C54AE" w:rsidR="00CC172A" w:rsidP="00F96A6E" w:rsidRDefault="00CC172A" w14:paraId="6F5CAF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CC172A" w:rsidP="00F96A6E" w:rsidRDefault="00CC172A" w14:paraId="51C41EA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CC172A" w:rsidP="00F96A6E" w:rsidRDefault="00CC172A" w14:paraId="6BD7DB8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CC172A" w:rsidP="00F96A6E" w:rsidRDefault="00CC172A" w14:paraId="530DD07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C172A" w:rsidP="00F96A6E" w:rsidRDefault="00CC172A" w14:paraId="540339F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4B2B57" w:rsidR="00CC172A" w:rsidTr="00CC172A" w14:paraId="3BC0CB1B" w14:textId="77777777">
        <w:tc>
          <w:tcPr>
            <w:tcW w:w="1962" w:type="dxa"/>
          </w:tcPr>
          <w:p w:rsidRPr="000A044E" w:rsidR="00CC172A" w:rsidP="000A044E" w:rsidRDefault="00CC172A" w14:paraId="4FAB3B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04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A044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0A044E" w:rsidR="00CC172A" w:rsidP="000A044E" w:rsidRDefault="00CC172A" w14:paraId="77143929" w14:textId="77777777">
            <w:pPr>
              <w:spacing w:after="0"/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0A044E" w:rsidR="00CC172A" w:rsidP="00F96A6E" w:rsidRDefault="00F07B07" w14:paraId="5DE1D54D" w14:textId="77777777">
            <w:pPr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Pr="004B2B57" w:rsidR="00CC172A" w:rsidTr="00CC172A" w14:paraId="26AE3761" w14:textId="77777777">
        <w:tc>
          <w:tcPr>
            <w:tcW w:w="1962" w:type="dxa"/>
          </w:tcPr>
          <w:p w:rsidRPr="000A044E" w:rsidR="00CC172A" w:rsidP="000A044E" w:rsidRDefault="00CC172A" w14:paraId="6E3CA6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0A044E" w:rsidR="00CC172A" w:rsidP="000A044E" w:rsidRDefault="00CC172A" w14:paraId="27C76301" w14:textId="77777777">
            <w:pPr>
              <w:spacing w:after="0"/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0A044E" w:rsidR="00CC172A" w:rsidP="00F96A6E" w:rsidRDefault="00F07B07" w14:paraId="272DE4C6" w14:textId="77777777">
            <w:pPr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Pr="00426CD3" w:rsidR="00CC172A" w:rsidTr="00CC172A" w14:paraId="0B87B52A" w14:textId="77777777">
        <w:tc>
          <w:tcPr>
            <w:tcW w:w="1962" w:type="dxa"/>
          </w:tcPr>
          <w:p w:rsidRPr="000A044E" w:rsidR="00CC172A" w:rsidP="000A044E" w:rsidRDefault="00CC172A" w14:paraId="048F47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0A044E" w:rsidR="00CC172A" w:rsidP="000A044E" w:rsidRDefault="00CC172A" w14:paraId="07BA9DBD" w14:textId="77777777">
            <w:pPr>
              <w:spacing w:after="0"/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0A044E" w:rsidR="00CC172A" w:rsidP="00F96A6E" w:rsidRDefault="00F07B07" w14:paraId="1D421761" w14:textId="77777777">
            <w:pPr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Pr="004B2B57" w:rsidR="00CC172A" w:rsidTr="00CC172A" w14:paraId="34395770" w14:textId="77777777">
        <w:tc>
          <w:tcPr>
            <w:tcW w:w="1962" w:type="dxa"/>
          </w:tcPr>
          <w:p w:rsidRPr="000A044E" w:rsidR="00CC172A" w:rsidP="000A044E" w:rsidRDefault="00CC172A" w14:paraId="703DC6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0A044E" w:rsidR="00CC172A" w:rsidP="000A044E" w:rsidRDefault="00CC172A" w14:paraId="0CEE5597" w14:textId="77777777">
            <w:pPr>
              <w:spacing w:after="0"/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0A044E" w:rsidR="00CC172A" w:rsidP="00F96A6E" w:rsidRDefault="00F07B07" w14:paraId="3F622BDB" w14:textId="77777777">
            <w:pPr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Pr="00286E96" w:rsidR="00CC172A" w:rsidTr="00CC172A" w14:paraId="611B782D" w14:textId="77777777">
        <w:tc>
          <w:tcPr>
            <w:tcW w:w="1962" w:type="dxa"/>
          </w:tcPr>
          <w:p w:rsidRPr="000A044E" w:rsidR="00CC172A" w:rsidP="000A044E" w:rsidRDefault="00CC172A" w14:paraId="16DC26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0A044E" w:rsidR="00CC172A" w:rsidP="000A044E" w:rsidRDefault="00CC172A" w14:paraId="16B33DF0" w14:textId="77777777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0A044E" w:rsidR="00CC172A" w:rsidP="00F96A6E" w:rsidRDefault="00F07B07" w14:paraId="755BE2DF" w14:textId="77777777">
            <w:pPr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Pr="00286E96" w:rsidR="00CC172A" w:rsidTr="00CC172A" w14:paraId="66BF1F98" w14:textId="77777777">
        <w:tc>
          <w:tcPr>
            <w:tcW w:w="1962" w:type="dxa"/>
          </w:tcPr>
          <w:p w:rsidRPr="000A044E" w:rsidR="00CC172A" w:rsidP="000A044E" w:rsidRDefault="00CC172A" w14:paraId="75DE37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0A044E" w:rsidR="00CC172A" w:rsidP="000A044E" w:rsidRDefault="00CC172A" w14:paraId="68F9A6F3" w14:textId="77777777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0A044E" w:rsidR="00CC172A" w:rsidP="00F96A6E" w:rsidRDefault="00F07B07" w14:paraId="4C86B449" w14:textId="77777777">
            <w:pPr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Pr="00286E96" w:rsidR="00CC172A" w:rsidTr="00CC172A" w14:paraId="6DCA701D" w14:textId="77777777">
        <w:tc>
          <w:tcPr>
            <w:tcW w:w="1962" w:type="dxa"/>
          </w:tcPr>
          <w:p w:rsidRPr="000A044E" w:rsidR="00CC172A" w:rsidP="000A044E" w:rsidRDefault="00CC172A" w14:paraId="4D2C0A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0A044E" w:rsidR="00CC172A" w:rsidP="000A044E" w:rsidRDefault="00CC172A" w14:paraId="2D9E62A6" w14:textId="77777777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:rsidRPr="000A044E" w:rsidR="00CC172A" w:rsidP="00F96A6E" w:rsidRDefault="00B93C67" w14:paraId="303B4B74" w14:textId="77777777">
            <w:pPr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Pr="00286E96" w:rsidR="00CC172A" w:rsidTr="00CC172A" w14:paraId="4C2A2000" w14:textId="77777777">
        <w:tc>
          <w:tcPr>
            <w:tcW w:w="1962" w:type="dxa"/>
          </w:tcPr>
          <w:p w:rsidRPr="000A044E" w:rsidR="00CC172A" w:rsidP="006629E3" w:rsidRDefault="00CC172A" w14:paraId="0A3BF3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0A044E" w:rsidR="00CC172A" w:rsidP="006629E3" w:rsidRDefault="00CC172A" w14:paraId="38FD70E1" w14:textId="77777777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Obserwacja w trakcie zajęć</w:t>
            </w:r>
          </w:p>
        </w:tc>
        <w:tc>
          <w:tcPr>
            <w:tcW w:w="2117" w:type="dxa"/>
          </w:tcPr>
          <w:p w:rsidRPr="000A044E" w:rsidR="00CC172A" w:rsidP="006629E3" w:rsidRDefault="00F07B07" w14:paraId="6DE02CF8" w14:textId="77777777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w,</w:t>
            </w:r>
          </w:p>
        </w:tc>
      </w:tr>
      <w:tr w:rsidRPr="00286E96" w:rsidR="00CC172A" w:rsidTr="00CC172A" w14:paraId="2A2BCBF4" w14:textId="77777777">
        <w:tc>
          <w:tcPr>
            <w:tcW w:w="1962" w:type="dxa"/>
          </w:tcPr>
          <w:p w:rsidRPr="000A044E" w:rsidR="00CC172A" w:rsidP="006629E3" w:rsidRDefault="00CC172A" w14:paraId="071A8E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Pr="000A044E" w:rsidR="00CC172A" w:rsidP="006629E3" w:rsidRDefault="00CC172A" w14:paraId="20CEDB9A" w14:textId="77777777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Obserwacja w trakcie zajęć</w:t>
            </w:r>
          </w:p>
        </w:tc>
        <w:tc>
          <w:tcPr>
            <w:tcW w:w="2117" w:type="dxa"/>
          </w:tcPr>
          <w:p w:rsidRPr="000A044E" w:rsidR="00CC172A" w:rsidP="006629E3" w:rsidRDefault="00F07B07" w14:paraId="3ACB73F2" w14:textId="77777777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w,</w:t>
            </w:r>
          </w:p>
        </w:tc>
      </w:tr>
      <w:tr w:rsidRPr="00286E96" w:rsidR="00CC172A" w:rsidTr="00CC172A" w14:paraId="35E2FFDE" w14:textId="77777777">
        <w:tc>
          <w:tcPr>
            <w:tcW w:w="1962" w:type="dxa"/>
          </w:tcPr>
          <w:p w:rsidRPr="000A044E" w:rsidR="00CC172A" w:rsidP="006629E3" w:rsidRDefault="00CC172A" w14:paraId="6D3C1C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Pr="000A044E" w:rsidR="00CC172A" w:rsidP="006629E3" w:rsidRDefault="00CC172A" w14:paraId="3621BB9A" w14:textId="77777777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Obserwacja w trakcie zajęć</w:t>
            </w:r>
          </w:p>
        </w:tc>
        <w:tc>
          <w:tcPr>
            <w:tcW w:w="2117" w:type="dxa"/>
          </w:tcPr>
          <w:p w:rsidRPr="000A044E" w:rsidR="00CC172A" w:rsidP="006629E3" w:rsidRDefault="00F07B07" w14:paraId="4726C867" w14:textId="77777777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w.</w:t>
            </w:r>
          </w:p>
        </w:tc>
      </w:tr>
    </w:tbl>
    <w:p w:rsidRPr="009C54AE" w:rsidR="00923D7D" w:rsidP="009C54AE" w:rsidRDefault="00923D7D" w14:paraId="607EC96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B025C5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249E996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2CA97740" w14:paraId="4C659DBB" w14:textId="77777777">
        <w:tc>
          <w:tcPr>
            <w:tcW w:w="9670" w:type="dxa"/>
          </w:tcPr>
          <w:p w:rsidRPr="00A94CC0" w:rsidR="0085747A" w:rsidP="1ADB33E6" w:rsidRDefault="3AF2853A" w14:paraId="62940EEC" w14:textId="2C0F87B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A94CC0" w:rsidR="0085747A" w:rsidP="1ADB33E6" w:rsidRDefault="3AF2853A" w14:paraId="368F7A83" w14:textId="31C3F78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A94CC0" w:rsidR="000A044E">
              <w:rPr>
                <w:rFonts w:ascii="Corbel" w:hAnsi="Corbel" w:cs="Calibri"/>
                <w:sz w:val="24"/>
                <w:szCs w:val="24"/>
              </w:rPr>
              <w:t xml:space="preserve"> oraz aktywne uczestnictwo </w:t>
            </w:r>
            <w:r w:rsidRPr="00A94CC0" w:rsidR="000A044E">
              <w:rPr>
                <w:rFonts w:ascii="Corbel" w:hAnsi="Corbel" w:cs="Calibri"/>
                <w:sz w:val="24"/>
                <w:szCs w:val="24"/>
              </w:rPr>
              <w:br/>
            </w:r>
            <w:r w:rsidRPr="00A94CC0" w:rsidR="000A044E">
              <w:rPr>
                <w:rFonts w:ascii="Corbel" w:hAnsi="Corbel" w:cs="Calibri"/>
                <w:sz w:val="24"/>
                <w:szCs w:val="24"/>
              </w:rPr>
              <w:t>w zajęciach</w:t>
            </w:r>
            <w:r w:rsidRPr="00A94CC0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A94CC0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A94CC0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A94CC0" w:rsidR="0085747A" w:rsidP="1ADB33E6" w:rsidRDefault="29E61C94" w14:paraId="0D1BF3F7" w14:textId="678B1EF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00A94CC0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A94CC0" w:rsidR="0085747A" w:rsidP="1ADB33E6" w:rsidRDefault="3AF2853A" w14:paraId="03248A36" w14:textId="10CB1D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A94CC0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A94CC0" w:rsidR="0085747A" w:rsidP="1ADB33E6" w:rsidRDefault="3AF2853A" w14:paraId="55214E4F" w14:textId="474AD716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A94CC0" w:rsidR="0085747A" w:rsidP="1ADB33E6" w:rsidRDefault="3AF2853A" w14:paraId="361705FA" w14:textId="2F1F19F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A94CC0" w:rsidR="0085747A" w:rsidP="1ADB33E6" w:rsidRDefault="3AF2853A" w14:paraId="5F940BED" w14:textId="4DFB2A75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:rsidRPr="00A94CC0" w:rsidR="0085747A" w:rsidP="1ADB33E6" w:rsidRDefault="3AF2853A" w14:paraId="285432F1" w14:textId="6D05554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A94CC0" w:rsidR="0085747A" w:rsidP="1ADB33E6" w:rsidRDefault="3AF2853A" w14:paraId="059B0429" w14:textId="154E2011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6629E3" w:rsidR="0085747A" w:rsidP="006629E3" w:rsidRDefault="3AF2853A" w14:paraId="7370E09B" w14:textId="5FD99F3B">
            <w:pPr>
              <w:spacing w:after="0"/>
            </w:pP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 poniżej 50 %.</w:t>
            </w:r>
          </w:p>
        </w:tc>
      </w:tr>
    </w:tbl>
    <w:p w:rsidRPr="009C54AE" w:rsidR="0085747A" w:rsidP="009C54AE" w:rsidRDefault="0085747A" w14:paraId="7160FFD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31441DC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1D36E4D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54EE017F" w14:paraId="1D39FBE7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5DF4B5A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FE9F3C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4EE017F" w14:paraId="7A38E9A0" w14:textId="77777777">
        <w:tc>
          <w:tcPr>
            <w:tcW w:w="4962" w:type="dxa"/>
            <w:tcMar/>
          </w:tcPr>
          <w:p w:rsidRPr="009C54AE" w:rsidR="0085747A" w:rsidP="009C54AE" w:rsidRDefault="00C61DC5" w14:paraId="548181E4" w14:textId="45FC3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0A044E" w:rsidRDefault="00CC172A" w14:paraId="2D2832FD" w14:textId="51A484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4EE017F" w:rsidR="00CC172A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</w:tr>
      <w:tr w:rsidRPr="009C54AE" w:rsidR="00C61DC5" w:rsidTr="54EE017F" w14:paraId="6A31ACEA" w14:textId="77777777">
        <w:tc>
          <w:tcPr>
            <w:tcW w:w="4962" w:type="dxa"/>
            <w:tcMar/>
          </w:tcPr>
          <w:p w:rsidRPr="009C54AE" w:rsidR="00C61DC5" w:rsidP="009C54AE" w:rsidRDefault="00C61DC5" w14:paraId="7467978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52D38B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54EE017F" w:rsidRDefault="00F07B07" w14:paraId="72E58524" w14:textId="5E3039E2">
            <w:pPr>
              <w:pStyle w:val="Akapitzlist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4EE017F" w:rsidR="6181075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C61DC5" w:rsidTr="54EE017F" w14:paraId="4A508ED6" w14:textId="77777777">
        <w:tc>
          <w:tcPr>
            <w:tcW w:w="4962" w:type="dxa"/>
            <w:tcMar/>
          </w:tcPr>
          <w:p w:rsidRPr="009C54AE" w:rsidR="0071620A" w:rsidP="009C54AE" w:rsidRDefault="00C61DC5" w14:paraId="0EC36A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79CBDE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CC172A" w:rsidRDefault="00F07B07" w14:paraId="1D2FB572" w14:textId="08944C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4EE017F" w:rsidR="6E6BB0EF">
              <w:rPr>
                <w:rFonts w:ascii="Corbel" w:hAnsi="Corbel"/>
                <w:sz w:val="24"/>
                <w:szCs w:val="24"/>
              </w:rPr>
              <w:t>8</w:t>
            </w:r>
            <w:r w:rsidRPr="54EE017F" w:rsidR="635AE3C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85747A" w:rsidTr="54EE017F" w14:paraId="6612BA6F" w14:textId="77777777">
        <w:tc>
          <w:tcPr>
            <w:tcW w:w="4962" w:type="dxa"/>
            <w:tcMar/>
          </w:tcPr>
          <w:p w:rsidRPr="009C54AE" w:rsidR="0085747A" w:rsidP="009C54AE" w:rsidRDefault="0085747A" w14:paraId="0F8478F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CC172A" w:rsidRDefault="00CC172A" w14:paraId="682171A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Pr="009C54AE" w:rsidR="0085747A" w:rsidTr="54EE017F" w14:paraId="6C8749B4" w14:textId="77777777">
        <w:tc>
          <w:tcPr>
            <w:tcW w:w="4962" w:type="dxa"/>
            <w:tcMar/>
          </w:tcPr>
          <w:p w:rsidRPr="009C54AE" w:rsidR="0085747A" w:rsidP="009C54AE" w:rsidRDefault="0085747A" w14:paraId="778724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CC172A" w:rsidRDefault="00CC172A" w14:paraId="16844CE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1D236E09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73411B9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23CD802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1DB90BB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2CA97740" w14:paraId="1699292D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F0244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2CA97740" w:rsidRDefault="087E64CE" w14:paraId="750687EB" w14:textId="6C6D2D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CA9774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2CA97740" w14:paraId="68492BB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CCD5EE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2CA97740" w:rsidRDefault="498973F3" w14:paraId="3DBF205C" w14:textId="6ED703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CA9774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5A1F9B9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9A1F1D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4C6843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2CA97740" w14:paraId="5F5C271C" w14:textId="77777777">
        <w:trPr>
          <w:trHeight w:val="397"/>
        </w:trPr>
        <w:tc>
          <w:tcPr>
            <w:tcW w:w="7513" w:type="dxa"/>
          </w:tcPr>
          <w:p w:rsidRPr="000A044E" w:rsidR="2CA97740" w:rsidP="2CA97740" w:rsidRDefault="0085747A" w14:paraId="44276964" w14:textId="2C03389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CA97740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CC172A" w:rsidP="000A044E" w:rsidRDefault="00CC172A" w14:paraId="23B05D6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B93C67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="00B93C67">
              <w:rPr>
                <w:rFonts w:ascii="Corbel" w:hAnsi="Corbel"/>
                <w:b w:val="0"/>
                <w:smallCaps w:val="0"/>
                <w:szCs w:val="24"/>
              </w:rPr>
              <w:t>Taczkowska</w:t>
            </w:r>
            <w:proofErr w:type="spellEnd"/>
            <w:r w:rsidR="00B93C67">
              <w:rPr>
                <w:rFonts w:ascii="Corbel" w:hAnsi="Corbel"/>
                <w:b w:val="0"/>
                <w:smallCaps w:val="0"/>
                <w:szCs w:val="24"/>
              </w:rPr>
              <w:t>-Olszewska, M.</w:t>
            </w:r>
            <w:r w:rsidRPr="00A824F8" w:rsidR="00A824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A824F8" w:rsidR="00A824F8">
              <w:rPr>
                <w:rFonts w:ascii="Corbel" w:hAnsi="Corbel"/>
                <w:b w:val="0"/>
                <w:smallCaps w:val="0"/>
                <w:szCs w:val="24"/>
              </w:rPr>
              <w:t>Nowikowska</w:t>
            </w:r>
            <w:proofErr w:type="spellEnd"/>
            <w:r w:rsidR="00B93C6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24F8" w:rsidR="00A824F8">
              <w:rPr>
                <w:rFonts w:ascii="Corbel" w:hAnsi="Corbel"/>
                <w:b w:val="0"/>
                <w:smallCaps w:val="0"/>
                <w:szCs w:val="24"/>
              </w:rPr>
              <w:t xml:space="preserve"> Prawo do informacji publicznej. Informacje niejawne. Ochrona danych osobowych</w:t>
            </w:r>
            <w:r w:rsidR="00A824F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93C67">
              <w:rPr>
                <w:rFonts w:ascii="Corbel" w:hAnsi="Corbel"/>
                <w:b w:val="0"/>
                <w:smallCaps w:val="0"/>
                <w:szCs w:val="24"/>
              </w:rPr>
              <w:t>Warszawa 2019.</w:t>
            </w:r>
          </w:p>
          <w:p w:rsidR="002007ED" w:rsidP="000A044E" w:rsidRDefault="002007ED" w14:paraId="3FFC594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M.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Jędrzejczak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(red.), 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Ochrona danych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osobowych w prawie publicznym, Warszawa 2021.</w:t>
            </w:r>
          </w:p>
          <w:p w:rsidR="002007ED" w:rsidP="000A044E" w:rsidRDefault="002007ED" w14:paraId="4EFA450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Fajgielski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Ochrona danych osobowych w administrac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ji publicznej, Warszawa 2021.</w:t>
            </w:r>
          </w:p>
          <w:p w:rsidRPr="009C54AE" w:rsidR="00A824F8" w:rsidP="000A044E" w:rsidRDefault="00A824F8" w14:paraId="7237BD0A" w14:textId="129DC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 I. Kamińska, M.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A824F8">
              <w:rPr>
                <w:rFonts w:ascii="Corbel" w:hAnsi="Corbel"/>
                <w:b w:val="0"/>
                <w:smallCaps w:val="0"/>
                <w:szCs w:val="24"/>
              </w:rPr>
              <w:t>Rozbicka-Ostrowska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Ochrona danych osobowych </w:t>
            </w:r>
            <w:r w:rsidR="000A044E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>a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rawo do informacji publicznej, Warszawa 2021.</w:t>
            </w:r>
          </w:p>
        </w:tc>
      </w:tr>
      <w:tr w:rsidRPr="009C54AE" w:rsidR="0085747A" w:rsidTr="2CA97740" w14:paraId="2CEFBAD9" w14:textId="77777777">
        <w:trPr>
          <w:trHeight w:val="397"/>
        </w:trPr>
        <w:tc>
          <w:tcPr>
            <w:tcW w:w="7513" w:type="dxa"/>
          </w:tcPr>
          <w:p w:rsidRPr="000A044E" w:rsidR="2CA97740" w:rsidP="2CA97740" w:rsidRDefault="0085747A" w14:paraId="14AAC46B" w14:textId="49155FD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CA9774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2007ED" w:rsidP="000A044E" w:rsidRDefault="00CC172A" w14:paraId="7CAD1769" w14:textId="37BD8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2007ED">
              <w:rPr>
                <w:rFonts w:ascii="Corbel" w:hAnsi="Corbel"/>
                <w:b w:val="0"/>
                <w:smallCaps w:val="0"/>
                <w:szCs w:val="24"/>
              </w:rPr>
              <w:t>M.</w:t>
            </w:r>
            <w:r w:rsidRPr="002007ED" w:rsidR="002007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2007ED" w:rsidR="002007ED">
              <w:rPr>
                <w:rFonts w:ascii="Corbel" w:hAnsi="Corbel"/>
                <w:b w:val="0"/>
                <w:smallCaps w:val="0"/>
                <w:szCs w:val="24"/>
              </w:rPr>
              <w:t>Gumularz</w:t>
            </w:r>
            <w:proofErr w:type="spellEnd"/>
            <w:r w:rsidR="002007E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007ED" w:rsidR="002007ED">
              <w:rPr>
                <w:rFonts w:ascii="Corbel" w:hAnsi="Corbel"/>
                <w:b w:val="0"/>
                <w:smallCaps w:val="0"/>
                <w:szCs w:val="24"/>
              </w:rPr>
              <w:t>Ochrona danych o</w:t>
            </w:r>
            <w:r w:rsidR="002007ED">
              <w:rPr>
                <w:rFonts w:ascii="Corbel" w:hAnsi="Corbel"/>
                <w:b w:val="0"/>
                <w:smallCaps w:val="0"/>
                <w:szCs w:val="24"/>
              </w:rPr>
              <w:t>sobowych w sektorze publicznym</w:t>
            </w:r>
            <w:r w:rsidR="000A044E">
              <w:rPr>
                <w:rFonts w:ascii="Corbel" w:hAnsi="Corbel"/>
                <w:b w:val="0"/>
                <w:smallCaps w:val="0"/>
                <w:szCs w:val="24"/>
              </w:rPr>
              <w:t>, Warszawa 2018.</w:t>
            </w:r>
          </w:p>
          <w:p w:rsidR="002007ED" w:rsidP="000A044E" w:rsidRDefault="002007ED" w14:paraId="1768034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Feliński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chrona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danych osobowych w oświacie, Warszawa 2018.</w:t>
            </w:r>
          </w:p>
          <w:p w:rsidRPr="002007ED" w:rsidR="002007ED" w:rsidP="000A044E" w:rsidRDefault="002007ED" w14:paraId="0C5225BE" w14:textId="7DCCACDC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2007ED">
              <w:rPr>
                <w:b w:val="0"/>
              </w:rPr>
              <w:t xml:space="preserve"> </w:t>
            </w:r>
            <w:r w:rsidRPr="002007ED">
              <w:rPr>
                <w:rFonts w:ascii="Corbel" w:hAnsi="Corbel"/>
                <w:b w:val="0"/>
              </w:rPr>
              <w:t>M</w:t>
            </w:r>
            <w:r w:rsidRPr="002007ED">
              <w:rPr>
                <w:rFonts w:ascii="Corbel" w:hAnsi="Corbel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Nowak, Z.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Tokarzewska-Żarna Ochrona danych osobowych </w:t>
            </w:r>
            <w:r w:rsidR="000A044E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w spółdziel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 i wspólnocie mieszkaniowej, Warszawa 2018.</w:t>
            </w:r>
          </w:p>
          <w:p w:rsidR="002007ED" w:rsidP="000A044E" w:rsidRDefault="002007ED" w14:paraId="467E9BED" w14:textId="301066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Gumularz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Kozik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Ochrona danych osobowych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: kontrola </w:t>
            </w:r>
            <w:r w:rsidR="000A044E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i postępowanie w sprawie naruszenia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zepisów</w:t>
            </w:r>
            <w:r w:rsidR="00A824F8"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A824F8" w:rsidP="000A044E" w:rsidRDefault="00A824F8" w14:paraId="0230ABE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 J.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Kurek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</w:t>
            </w:r>
            <w:proofErr w:type="spellStart"/>
            <w:r w:rsidRPr="00A824F8">
              <w:rPr>
                <w:rFonts w:ascii="Corbel" w:hAnsi="Corbel"/>
                <w:b w:val="0"/>
                <w:smallCaps w:val="0"/>
                <w:szCs w:val="24"/>
              </w:rPr>
              <w:t>Taczkowska</w:t>
            </w:r>
            <w:proofErr w:type="spellEnd"/>
            <w:r w:rsidRPr="00A824F8">
              <w:rPr>
                <w:rFonts w:ascii="Corbel" w:hAnsi="Corbel"/>
                <w:b w:val="0"/>
                <w:smallCaps w:val="0"/>
                <w:szCs w:val="24"/>
              </w:rPr>
              <w:t>-Olszewska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Ochrona danych osobowych jako realizacja zadań w ob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szarze bezpieczeństwa państwa, Warszawa 2020.</w:t>
            </w:r>
          </w:p>
          <w:p w:rsidRPr="009C54AE" w:rsidR="00A824F8" w:rsidP="000A044E" w:rsidRDefault="7FE65271" w14:paraId="203F06AC" w14:textId="39C21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2CA97740">
              <w:rPr>
                <w:rFonts w:ascii="Corbel" w:hAnsi="Corbel"/>
                <w:b w:val="0"/>
                <w:smallCaps w:val="0"/>
              </w:rPr>
              <w:t xml:space="preserve">6. J. </w:t>
            </w:r>
            <w:proofErr w:type="spellStart"/>
            <w:r w:rsidRPr="2CA97740">
              <w:rPr>
                <w:rFonts w:ascii="Corbel" w:hAnsi="Corbel"/>
                <w:b w:val="0"/>
                <w:smallCaps w:val="0"/>
              </w:rPr>
              <w:t>Taczkowska</w:t>
            </w:r>
            <w:proofErr w:type="spellEnd"/>
            <w:r w:rsidRPr="2CA97740">
              <w:rPr>
                <w:rFonts w:ascii="Corbel" w:hAnsi="Corbel"/>
                <w:b w:val="0"/>
                <w:smallCaps w:val="0"/>
              </w:rPr>
              <w:t>-Olszewska, K. Chałubińska-</w:t>
            </w:r>
            <w:proofErr w:type="spellStart"/>
            <w:r w:rsidRPr="2CA97740">
              <w:rPr>
                <w:rFonts w:ascii="Corbel" w:hAnsi="Corbel"/>
                <w:b w:val="0"/>
                <w:smallCaps w:val="0"/>
              </w:rPr>
              <w:t>Jentkiewicz</w:t>
            </w:r>
            <w:proofErr w:type="spellEnd"/>
            <w:r w:rsidRPr="2CA97740">
              <w:rPr>
                <w:rFonts w:ascii="Corbel" w:hAnsi="Corbel"/>
                <w:b w:val="0"/>
                <w:smallCaps w:val="0"/>
              </w:rPr>
              <w:t xml:space="preserve">, M. </w:t>
            </w:r>
            <w:proofErr w:type="spellStart"/>
            <w:r w:rsidRPr="2CA97740">
              <w:rPr>
                <w:rFonts w:ascii="Corbel" w:hAnsi="Corbel"/>
                <w:b w:val="0"/>
                <w:smallCaps w:val="0"/>
              </w:rPr>
              <w:t>Nowikowska</w:t>
            </w:r>
            <w:proofErr w:type="spellEnd"/>
            <w:r w:rsidRPr="2CA97740">
              <w:rPr>
                <w:rFonts w:ascii="Corbel" w:hAnsi="Corbel"/>
                <w:b w:val="0"/>
                <w:smallCaps w:val="0"/>
              </w:rPr>
              <w:t xml:space="preserve">, Retencja, migracja i przepływy danych w cyberprzestrzeni: ochrona danych osobowych w systemie </w:t>
            </w:r>
            <w:r w:rsidRPr="2CA97740" w:rsidR="000A044E">
              <w:rPr>
                <w:rFonts w:ascii="Corbel" w:hAnsi="Corbel"/>
                <w:b w:val="0"/>
                <w:smallCaps w:val="0"/>
              </w:rPr>
              <w:t>bezpieczeństwa</w:t>
            </w:r>
            <w:r w:rsidRPr="2CA97740">
              <w:rPr>
                <w:rFonts w:ascii="Corbel" w:hAnsi="Corbel"/>
                <w:b w:val="0"/>
                <w:smallCaps w:val="0"/>
              </w:rPr>
              <w:t xml:space="preserve"> państwa, Warszawa 2019.</w:t>
            </w:r>
          </w:p>
        </w:tc>
      </w:tr>
    </w:tbl>
    <w:p w:rsidRPr="009C54AE" w:rsidR="0085747A" w:rsidP="009C54AE" w:rsidRDefault="0085747A" w14:paraId="03DFD07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C4CBFC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765A2E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E4808" w:rsidP="00C16ABF" w:rsidRDefault="00AE4808" w14:paraId="72DF86EB" w14:textId="77777777">
      <w:pPr>
        <w:spacing w:after="0" w:line="240" w:lineRule="auto"/>
      </w:pPr>
      <w:r>
        <w:separator/>
      </w:r>
    </w:p>
  </w:endnote>
  <w:endnote w:type="continuationSeparator" w:id="0">
    <w:p w:rsidR="00AE4808" w:rsidP="00C16ABF" w:rsidRDefault="00AE4808" w14:paraId="55AF252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E4808" w:rsidP="00C16ABF" w:rsidRDefault="00AE4808" w14:paraId="2B8C3F6F" w14:textId="77777777">
      <w:pPr>
        <w:spacing w:after="0" w:line="240" w:lineRule="auto"/>
      </w:pPr>
      <w:r>
        <w:separator/>
      </w:r>
    </w:p>
  </w:footnote>
  <w:footnote w:type="continuationSeparator" w:id="0">
    <w:p w:rsidR="00AE4808" w:rsidP="00C16ABF" w:rsidRDefault="00AE4808" w14:paraId="0D5C7347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26D98C8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0767040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86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8AA"/>
    <w:rsid w:val="0009462C"/>
    <w:rsid w:val="00094B12"/>
    <w:rsid w:val="00096C46"/>
    <w:rsid w:val="000A044E"/>
    <w:rsid w:val="000A296F"/>
    <w:rsid w:val="000A2A28"/>
    <w:rsid w:val="000A3CDF"/>
    <w:rsid w:val="000B192D"/>
    <w:rsid w:val="000B28EE"/>
    <w:rsid w:val="000B3E37"/>
    <w:rsid w:val="000B536C"/>
    <w:rsid w:val="000D04B0"/>
    <w:rsid w:val="000D7D34"/>
    <w:rsid w:val="000F1C57"/>
    <w:rsid w:val="000F5615"/>
    <w:rsid w:val="001008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07ED"/>
    <w:rsid w:val="002144C0"/>
    <w:rsid w:val="0022477D"/>
    <w:rsid w:val="002278A9"/>
    <w:rsid w:val="002336F9"/>
    <w:rsid w:val="0024028F"/>
    <w:rsid w:val="002412F2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8BD"/>
    <w:rsid w:val="00396AE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A8E"/>
    <w:rsid w:val="0047598D"/>
    <w:rsid w:val="004840FD"/>
    <w:rsid w:val="00490F7D"/>
    <w:rsid w:val="00491678"/>
    <w:rsid w:val="004968E2"/>
    <w:rsid w:val="004A3EEA"/>
    <w:rsid w:val="004A4D1F"/>
    <w:rsid w:val="004B3C7F"/>
    <w:rsid w:val="004D5282"/>
    <w:rsid w:val="004E4ED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9E3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84C"/>
    <w:rsid w:val="0078168C"/>
    <w:rsid w:val="00787C2A"/>
    <w:rsid w:val="00790E27"/>
    <w:rsid w:val="007A4022"/>
    <w:rsid w:val="007A6E6E"/>
    <w:rsid w:val="007B6013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883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4F8"/>
    <w:rsid w:val="00A84C85"/>
    <w:rsid w:val="00A94CC0"/>
    <w:rsid w:val="00A97DE1"/>
    <w:rsid w:val="00AB00EF"/>
    <w:rsid w:val="00AB053C"/>
    <w:rsid w:val="00AD1146"/>
    <w:rsid w:val="00AD1202"/>
    <w:rsid w:val="00AD27D3"/>
    <w:rsid w:val="00AD66D6"/>
    <w:rsid w:val="00AE1160"/>
    <w:rsid w:val="00AE203C"/>
    <w:rsid w:val="00AE2E74"/>
    <w:rsid w:val="00AE4808"/>
    <w:rsid w:val="00AE5FCB"/>
    <w:rsid w:val="00AF2C1E"/>
    <w:rsid w:val="00B06142"/>
    <w:rsid w:val="00B135B1"/>
    <w:rsid w:val="00B16F8A"/>
    <w:rsid w:val="00B3130B"/>
    <w:rsid w:val="00B40ADB"/>
    <w:rsid w:val="00B43B77"/>
    <w:rsid w:val="00B43E80"/>
    <w:rsid w:val="00B554A3"/>
    <w:rsid w:val="00B607DB"/>
    <w:rsid w:val="00B66529"/>
    <w:rsid w:val="00B75946"/>
    <w:rsid w:val="00B8056E"/>
    <w:rsid w:val="00B819C8"/>
    <w:rsid w:val="00B82308"/>
    <w:rsid w:val="00B90885"/>
    <w:rsid w:val="00B93C67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CE5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172A"/>
    <w:rsid w:val="00CD6897"/>
    <w:rsid w:val="00CE0D0C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4958"/>
    <w:rsid w:val="00D8678B"/>
    <w:rsid w:val="00DA2114"/>
    <w:rsid w:val="00DE09C0"/>
    <w:rsid w:val="00DE4A14"/>
    <w:rsid w:val="00DF320D"/>
    <w:rsid w:val="00DF71C8"/>
    <w:rsid w:val="00E03793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5C31"/>
    <w:rsid w:val="00F070AB"/>
    <w:rsid w:val="00F07B07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7E64CE"/>
    <w:rsid w:val="1040384E"/>
    <w:rsid w:val="1ADB33E6"/>
    <w:rsid w:val="29E61C94"/>
    <w:rsid w:val="2CA97740"/>
    <w:rsid w:val="2EBF74AA"/>
    <w:rsid w:val="3676BD3A"/>
    <w:rsid w:val="383FA41A"/>
    <w:rsid w:val="388BB352"/>
    <w:rsid w:val="3AF2853A"/>
    <w:rsid w:val="498973F3"/>
    <w:rsid w:val="4FEBB336"/>
    <w:rsid w:val="513310CC"/>
    <w:rsid w:val="54EE017F"/>
    <w:rsid w:val="5B87DCC0"/>
    <w:rsid w:val="6181075F"/>
    <w:rsid w:val="635AE3C0"/>
    <w:rsid w:val="64FFE7C5"/>
    <w:rsid w:val="6E6BB0EF"/>
    <w:rsid w:val="75B001FA"/>
    <w:rsid w:val="77778BAD"/>
    <w:rsid w:val="7FE6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EFAE2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9F79C-F816-4ABF-9A3F-714864CD454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16</revision>
  <lastPrinted>2019-02-06T12:12:00.0000000Z</lastPrinted>
  <dcterms:created xsi:type="dcterms:W3CDTF">2021-12-10T16:07:00.0000000Z</dcterms:created>
  <dcterms:modified xsi:type="dcterms:W3CDTF">2023-09-30T12:39:02.0754135Z</dcterms:modified>
</coreProperties>
</file>